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DEF9AF" w14:textId="77777777" w:rsidR="0007131E" w:rsidRDefault="0007131E" w:rsidP="000713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LEGH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fl.1454)</w:t>
      </w:r>
    </w:p>
    <w:p w14:paraId="171D6F9D" w14:textId="77777777" w:rsidR="0007131E" w:rsidRDefault="0007131E" w:rsidP="000713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Gentleman.</w:t>
      </w:r>
    </w:p>
    <w:p w14:paraId="5F4FA6FC" w14:textId="77777777" w:rsidR="0007131E" w:rsidRDefault="0007131E" w:rsidP="0007131E">
      <w:pPr>
        <w:pStyle w:val="NoSpacing"/>
        <w:rPr>
          <w:rFonts w:cs="Times New Roman"/>
          <w:szCs w:val="24"/>
        </w:rPr>
      </w:pPr>
    </w:p>
    <w:p w14:paraId="0DC6004B" w14:textId="77777777" w:rsidR="0007131E" w:rsidRDefault="0007131E" w:rsidP="0007131E">
      <w:pPr>
        <w:pStyle w:val="NoSpacing"/>
        <w:rPr>
          <w:rFonts w:cs="Times New Roman"/>
          <w:szCs w:val="24"/>
        </w:rPr>
      </w:pPr>
    </w:p>
    <w:p w14:paraId="0006028F" w14:textId="77777777" w:rsidR="0007131E" w:rsidRDefault="0007131E" w:rsidP="000713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Jan.1454</w:t>
      </w:r>
      <w:r>
        <w:rPr>
          <w:rFonts w:cs="Times New Roman"/>
          <w:szCs w:val="24"/>
        </w:rPr>
        <w:tab/>
        <w:t>William Walker of Langham, Rutland(q.v.), was pardoned for not appearing</w:t>
      </w:r>
    </w:p>
    <w:p w14:paraId="019CDC1A" w14:textId="77777777" w:rsidR="0007131E" w:rsidRDefault="0007131E" w:rsidP="000713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answer him touching a debt of £42.</w:t>
      </w:r>
    </w:p>
    <w:p w14:paraId="79B4951B" w14:textId="77777777" w:rsidR="0007131E" w:rsidRDefault="0007131E" w:rsidP="000713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p.131)</w:t>
      </w:r>
    </w:p>
    <w:p w14:paraId="1FC91521" w14:textId="77777777" w:rsidR="0007131E" w:rsidRDefault="0007131E" w:rsidP="0007131E">
      <w:pPr>
        <w:pStyle w:val="NoSpacing"/>
        <w:rPr>
          <w:rFonts w:cs="Times New Roman"/>
          <w:szCs w:val="24"/>
        </w:rPr>
      </w:pPr>
    </w:p>
    <w:p w14:paraId="003C5381" w14:textId="77777777" w:rsidR="0007131E" w:rsidRDefault="0007131E" w:rsidP="0007131E">
      <w:pPr>
        <w:pStyle w:val="NoSpacing"/>
        <w:rPr>
          <w:rFonts w:cs="Times New Roman"/>
          <w:szCs w:val="24"/>
        </w:rPr>
      </w:pPr>
    </w:p>
    <w:p w14:paraId="255C3E67" w14:textId="77777777" w:rsidR="0007131E" w:rsidRDefault="0007131E" w:rsidP="0007131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June 2024</w:t>
      </w:r>
    </w:p>
    <w:p w14:paraId="32950A0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66F20A" w14:textId="77777777" w:rsidR="0007131E" w:rsidRDefault="0007131E" w:rsidP="009139A6">
      <w:r>
        <w:separator/>
      </w:r>
    </w:p>
  </w:endnote>
  <w:endnote w:type="continuationSeparator" w:id="0">
    <w:p w14:paraId="74E6CC2E" w14:textId="77777777" w:rsidR="0007131E" w:rsidRDefault="000713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0FA9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3599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2DAE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B8DC20" w14:textId="77777777" w:rsidR="0007131E" w:rsidRDefault="0007131E" w:rsidP="009139A6">
      <w:r>
        <w:separator/>
      </w:r>
    </w:p>
  </w:footnote>
  <w:footnote w:type="continuationSeparator" w:id="0">
    <w:p w14:paraId="15548DE6" w14:textId="77777777" w:rsidR="0007131E" w:rsidRDefault="000713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C529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C08F0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16EB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31E"/>
    <w:rsid w:val="000666E0"/>
    <w:rsid w:val="0007131E"/>
    <w:rsid w:val="002510B7"/>
    <w:rsid w:val="00270799"/>
    <w:rsid w:val="005C130B"/>
    <w:rsid w:val="007859F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E8416"/>
  <w15:chartTrackingRefBased/>
  <w15:docId w15:val="{1BB3DED7-B8A1-45D5-9BC6-D0C4469EF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2024-06-03T15:54:00Z</dcterms:created>
  <dcterms:modified xsi:type="dcterms:W3CDTF">2024-06-03T15:55:00Z</dcterms:modified>
</cp:coreProperties>
</file>